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a6dfddc" w14:textId="a6dfdd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62068">
        <w:rPr>
          <w:rFonts w:ascii="Arial" w:hAnsi="Arial" w:cs="Arial"/>
        </w:rPr>
        <w:t>183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E62068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E62068">
        <w:rPr>
          <w:rFonts w:ascii="Arial" w:hAnsi="Arial" w:cs="Arial"/>
        </w:rPr>
        <w:t>8</w:t>
      </w:r>
      <w:r w:rsidRPr="00C93BF8" w:rsidR="000E039A">
        <w:rPr>
          <w:rFonts w:ascii="Arial" w:hAnsi="Arial" w:cs="Arial"/>
        </w:rPr>
        <w:t xml:space="preserve">. </w:t>
      </w:r>
      <w:r w:rsidR="00E62068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E62068">
        <w:rPr>
          <w:rFonts w:ascii="Arial" w:hAnsi="Arial" w:cs="Arial"/>
        </w:rPr>
        <w:t>LIKA PRIJEVOZ j.d.o.o., Gračac, Zagrebačka ul. 9, OIB: 99036561743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514F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E912FA">
        <w:rPr>
          <w:rFonts w:ascii="Arial" w:hAnsi="Arial" w:cs="Arial"/>
        </w:rPr>
        <w:t>36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E62068">
        <w:rPr>
          <w:rFonts w:ascii="Arial" w:hAnsi="Arial" w:cs="Arial"/>
        </w:rPr>
        <w:t>Ivica Beronić</w:t>
      </w:r>
      <w:r w:rsidRPr="00C93BF8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E912FA" w:rsidP="00D31D3A" w:rsidRDefault="00E912FA">
      <w:pPr>
        <w:jc w:val="both"/>
        <w:rPr>
          <w:rFonts w:ascii="Arial" w:hAnsi="Arial" w:cs="Arial"/>
        </w:rPr>
      </w:pPr>
    </w:p>
    <w:p w:rsidR="00E912FA" w:rsidP="00D31D3A" w:rsidRDefault="00E912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 po zakonu stečajnog dužnika u spis predaje potvrdu da je platio sva dugovanja prema računu te da je na dan 7. lipnja 2022. prema podatku sa FINA-e račun "deblokiran".</w:t>
      </w:r>
    </w:p>
    <w:p w:rsidRPr="00C93BF8" w:rsidR="00E912FA" w:rsidP="00D31D3A" w:rsidRDefault="00E912F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E912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7559B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E912FA">
        <w:rPr>
          <w:rFonts w:ascii="Arial" w:hAnsi="Arial" w:cs="Arial"/>
        </w:rPr>
        <w:t>38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E912F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E62068">
      <w:rPr>
        <w:rFonts w:ascii="Arial" w:hAnsi="Arial" w:cs="Arial"/>
      </w:rPr>
      <w:t>183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E62068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1EF6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42B8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912FA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342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42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42B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42B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42B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4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2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2B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2B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2B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lipnja 2022.</izvorni_sadrzaj>
    <derivirana_varijabla naziv="DomainObject.StvarniPocetakDatum_1">8. lipnja 2022.</derivirana_varijabla>
  </DomainObject.StvarniPocetakDatum>
  <DomainObject.StvarniZavrsetakDatum>
    <izvorni_sadrzaj>8. lipnja 2022.</izvorni_sadrzaj>
    <derivirana_varijabla naziv="DomainObject.StvarniZavrsetakDatum_1">8. lipnja 2022.</derivirana_varijabla>
  </DomainObject.StvarniZavrsetakDatum>
  <DomainObject.PlaniraniZavrsetakDatum>
    <izvorni_sadrzaj>8. lipnja 2022.</izvorni_sadrzaj>
    <derivirana_varijabla naziv="DomainObject.PlaniraniZavrsetakDatum_1">8. lipnja 2022.</derivirana_varijabla>
  </DomainObject.PlaniraniZavrsetakDatum>
  <DomainObject.PlaniraniPocetakDatum>
    <izvorni_sadrzaj>8. lipnja 2022.</izvorni_sadrzaj>
    <derivirana_varijabla naziv="DomainObject.PlaniraniPocetakDatum_1">8. lipnja 2022.</derivirana_varijabla>
  </DomainObject.PlaniraniPocetakDatum>
  <DomainObject.StvarniPocetakVrijeme>
    <izvorni_sadrzaj>08:36</izvorni_sadrzaj>
    <derivirana_varijabla naziv="DomainObject.StvarniPocetakVrijeme_1">08:36</derivirana_varijabla>
  </DomainObject.StvarniPocetakVrijeme>
  <DomainObject.StvarniZavrsetakVrijeme>
    <izvorni_sadrzaj>08:38</izvorni_sadrzaj>
    <derivirana_varijabla naziv="DomainObject.StvarniZavrsetakVrijeme_1">08:38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2022.</izvorni_sadrzaj>
    <derivirana_varijabla naziv="DomainObject.Zapisnik.DatumKreiranja_1">8.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St-183/2022-6</izvorni_sadrzaj>
    <derivirana_varijabla naziv="DomainObject.Zapisnik.Oznaka_1">St-183/2022-6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St-183/2022</izvorni_sadrzaj>
    <derivirana_varijabla naziv="DomainObject.Predmet.OznakaBroj_1">St-183/2022</derivirana_varijabla>
  </DomainObject.Predmet.OznakaBroj>
  <DomainObject.Predmet.OznakaBrojOptuznogAkta>
    <izvorni_sadrzaj>04-06-22-2568</izvorni_sadrzaj>
    <derivirana_varijabla naziv="DomainObject.Predmet.OznakaBrojOptuznogAkta_1">04-06-22-2568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PRIJEVOZ j.d.o.o. za prijevoz i usluge</izvorni_sadrzaj>
    <derivirana_varijabla naziv="DomainObject.Predmet.ProtustrankaFormated_1">  LIKA PRIJEVOZ j.d.o.o. za prijevoz i usluge</derivirana_varijabla>
  </DomainObject.Predmet.ProtustrankaFormated>
  <DomainObject.Predmet.ProtustrankaFormatedOIB>
    <izvorni_sadrzaj>  LIKA PRIJEVOZ j.d.o.o. za prijevoz i usluge, OIB 99036561743</izvorni_sadrzaj>
    <derivirana_varijabla naziv="DomainObject.Predmet.ProtustrankaFormatedOIB_1">  LIKA PRIJEVOZ j.d.o.o. za prijevoz i usluge, OIB 99036561743</derivirana_varijabla>
  </DomainObject.Predmet.ProtustrankaFormatedOIB>
  <DomainObject.Predmet.ProtustrankaFormatedWithAdress>
    <izvorni_sadrzaj> LIKA PRIJEVOZ j.d.o.o. za prijevoz i usluge, Zagrebačka ul. 9, 23440 Gračac</izvorni_sadrzaj>
    <derivirana_varijabla naziv="DomainObject.Predmet.ProtustrankaFormatedWithAdress_1"> LIKA PRIJEVOZ j.d.o.o. za prijevoz i usluge, Zagrebačka ul. 9, 23440 Gračac</derivirana_varijabla>
  </DomainObject.Predmet.ProtustrankaFormatedWithAdress>
  <DomainObject.Predmet.ProtustrankaFormatedWithAdressOIB>
    <izvorni_sadrzaj> LIKA PRIJEVOZ j.d.o.o. za prijevoz i usluge, OIB 99036561743, Zagrebačka ul. 9, 23440 Gračac</izvorni_sadrzaj>
    <derivirana_varijabla naziv="DomainObject.Predmet.ProtustrankaFormatedWithAdressOIB_1"> LIKA PRIJEVOZ j.d.o.o. za prijevoz i usluge, OIB 99036561743, Zagrebačka ul. 9, 23440 Gračac</derivirana_varijabla>
  </DomainObject.Predmet.ProtustrankaFormatedWithAdressOIB>
  <DomainObject.Predmet.ProtustrankaWithAdress>
    <izvorni_sadrzaj>LIKA PRIJEVOZ j.d.o.o. za prijevoz i usluge Zagrebačka ul. 9, 23440 Gračac</izvorni_sadrzaj>
    <derivirana_varijabla naziv="DomainObject.Predmet.ProtustrankaWithAdress_1">LIKA PRIJEVOZ j.d.o.o. za prijevoz i usluge Zagrebačka ul. 9, 23440 Gračac</derivirana_varijabla>
  </DomainObject.Predmet.ProtustrankaWithAdress>
  <DomainObject.Predmet.ProtustrankaWithAdressOIB>
    <izvorni_sadrzaj>LIKA PRIJEVOZ j.d.o.o. za prijevoz i usluge, OIB 99036561743, Zagrebačka ul. 9, 23440 Gračac</izvorni_sadrzaj>
    <derivirana_varijabla naziv="DomainObject.Predmet.ProtustrankaWithAdressOIB_1">LIKA PRIJEVOZ j.d.o.o. za prijevoz i usluge, OIB 99036561743, Zagrebačka ul. 9, 23440 Gračac</derivirana_varijabla>
  </DomainObject.Predmet.ProtustrankaWithAdressOIB>
  <DomainObject.Predmet.ProtustrankaNazivFormated>
    <izvorni_sadrzaj>LIKA PRIJEVOZ j.d.o.o. za prijevoz i usluge</izvorni_sadrzaj>
    <derivirana_varijabla naziv="DomainObject.Predmet.ProtustrankaNazivFormated_1">LIKA PRIJEVOZ j.d.o.o. za prijevoz i usluge</derivirana_varijabla>
  </DomainObject.Predmet.ProtustrankaNazivFormated>
  <DomainObject.Predmet.ProtustrankaNazivFormatedOIB>
    <izvorni_sadrzaj>LIKA PRIJEVOZ j.d.o.o. za prijevoz i usluge, OIB 99036561743</izvorni_sadrzaj>
    <derivirana_varijabla naziv="DomainObject.Predmet.ProtustrankaNazivFormatedOIB_1">LIKA PRIJEVOZ j.d.o.o. za prijevoz i usluge, OIB 99036561743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LIKA PRIJEVOZ j.d.o.o. za prijevoz i usluge</item>
    </izvorni_sadrzaj>
    <derivirana_varijabla naziv="DomainObject.Predmet.ProtuStrankaListFormated_1">
      <item>LIKA PRIJEVOZ j.d.o.o. za prijevoz i usluge</item>
    </derivirana_varijabla>
  </DomainObject.Predmet.ProtuStrankaListFormated>
  <DomainObject.Predmet.ProtuStrankaListFormatedOIB>
    <izvorni_sadrzaj>
      <item>LIKA PRIJEVOZ j.d.o.o. za prijevoz i usluge, OIB 99036561743</item>
    </izvorni_sadrzaj>
    <derivirana_varijabla naziv="DomainObject.Predmet.ProtuStrankaListFormatedOIB_1">
      <item>LIKA PRIJEVOZ j.d.o.o. za prijevoz i usluge, OIB 99036561743</item>
    </derivirana_varijabla>
  </DomainObject.Predmet.ProtuStrankaListFormatedOIB>
  <DomainObject.Predmet.ProtuStrankaListFormatedWithAdress>
    <izvorni_sadrzaj>
      <item>LIKA PRIJEVOZ j.d.o.o. za prijevoz i usluge, Zagrebačka ul. 9, 23440 Gračac</item>
    </izvorni_sadrzaj>
    <derivirana_varijabla naziv="DomainObject.Predmet.ProtuStrankaListFormatedWithAdress_1">
      <item>LIKA PRIJEVOZ j.d.o.o. za prijevoz i usluge, Zagrebačka ul. 9, 23440 Gračac</item>
    </derivirana_varijabla>
  </DomainObject.Predmet.ProtuStrankaListFormatedWithAdress>
  <DomainObject.Predmet.ProtuStrankaListFormatedWithAdressOIB>
    <izvorni_sadrzaj>
      <item>LIKA PRIJEVOZ j.d.o.o. za prijevoz i usluge, OIB 99036561743, Zagrebačka ul. 9, 23440 Gračac</item>
    </izvorni_sadrzaj>
    <derivirana_varijabla naziv="DomainObject.Predmet.ProtuStrankaListFormatedWithAdressOIB_1">
      <item>LIKA PRIJEVOZ j.d.o.o. za prijevoz i usluge, OIB 99036561743, Zagrebačka ul. 9, 23440 Gračac</item>
    </derivirana_varijabla>
  </DomainObject.Predmet.ProtuStrankaListFormatedWithAdressOIB>
  <DomainObject.Predmet.ProtuStrankaListNazivFormated>
    <izvorni_sadrzaj>
      <item>LIKA PRIJEVOZ j.d.o.o. za prijevoz i usluge</item>
    </izvorni_sadrzaj>
    <derivirana_varijabla naziv="DomainObject.Predmet.ProtuStrankaListNazivFormated_1">
      <item>LIKA PRIJEVOZ j.d.o.o. za prijevoz i usluge</item>
    </derivirana_varijabla>
  </DomainObject.Predmet.ProtuStrankaListNazivFormated>
  <DomainObject.Predmet.ProtuStrankaListNazivFormatedOIB>
    <izvorni_sadrzaj>
      <item>LIKA PRIJEVOZ j.d.o.o. za prijevoz i usluge, OIB 99036561743</item>
    </izvorni_sadrzaj>
    <derivirana_varijabla naziv="DomainObject.Predmet.ProtuStrankaListNazivFormatedOIB_1">
      <item>LIKA PRIJEVOZ j.d.o.o. za prijevoz i usluge, OIB 99036561743</item>
    </derivirana_varijabla>
  </DomainObject.Predmet.ProtuStrankaListNazivFormatedOIB>
  <DomainObject.Predmet.OstaliListFormated>
    <izvorni_sadrzaj>
      <item>Ivica Beronić</item>
    </izvorni_sadrzaj>
    <derivirana_varijabla naziv="DomainObject.Predmet.OstaliListFormated_1">
      <item>Ivica Beronić</item>
    </derivirana_varijabla>
  </DomainObject.Predmet.OstaliListFormated>
  <DomainObject.Predmet.OstaliListFormatedOIB>
    <izvorni_sadrzaj>
      <item>Ivica Beronić, OIB 42492777093</item>
    </izvorni_sadrzaj>
    <derivirana_varijabla naziv="DomainObject.Predmet.OstaliListFormatedOIB_1">
      <item>Ivica Beronić, OIB 42492777093</item>
    </derivirana_varijabla>
  </DomainObject.Predmet.OstaliListFormatedOIB>
  <DomainObject.Predmet.OstaliListFormatedWithAdress>
    <izvorni_sadrzaj>
      <item>Ivica Beronić, Zagrebačka Ul. 9, 23440 Gračac</item>
    </izvorni_sadrzaj>
    <derivirana_varijabla naziv="DomainObject.Predmet.OstaliListFormatedWithAdress_1">
      <item>Ivica Beronić, Zagrebačka Ul. 9, 23440 Gračac</item>
    </derivirana_varijabla>
  </DomainObject.Predmet.OstaliListFormatedWithAdress>
  <DomainObject.Predmet.OstaliListFormatedWithAdressOIB>
    <izvorni_sadrzaj>
      <item>Ivica Beronić, OIB 42492777093, Zagrebačka Ul. 9, 23440 Gračac</item>
    </izvorni_sadrzaj>
    <derivirana_varijabla naziv="DomainObject.Predmet.OstaliListFormatedWithAdressOIB_1">
      <item>Ivica Beronić, OIB 42492777093, Zagrebačka Ul. 9, 23440 Gračac</item>
    </derivirana_varijabla>
  </DomainObject.Predmet.OstaliListFormatedWithAdressOIB>
  <DomainObject.Predmet.OstaliListNazivFormated>
    <izvorni_sadrzaj>
      <item>Ivica Beronić</item>
    </izvorni_sadrzaj>
    <derivirana_varijabla naziv="DomainObject.Predmet.OstaliListNazivFormated_1">
      <item>Ivica Beronić</item>
    </derivirana_varijabla>
  </DomainObject.Predmet.OstaliListNazivFormated>
  <DomainObject.Predmet.OstaliListNazivFormatedOIB>
    <izvorni_sadrzaj>
      <item>Ivica Beronić, OIB 42492777093</item>
    </izvorni_sadrzaj>
    <derivirana_varijabla naziv="DomainObject.Predmet.OstaliListNazivFormatedOIB_1">
      <item>Ivica Beronić, OIB 42492777093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2022.</izvorni_sadrzaj>
    <derivirana_varijabla naziv="DomainObject.Datum_1">8. lipnja 2022.</derivirana_varijabla>
  </DomainObject.Datum>
  <DomainObject.PoslovniBrojDokumenta>
    <izvorni_sadrzaj>St-183/2022-6</izvorni_sadrzaj>
    <derivirana_varijabla naziv="DomainObject.PoslovniBrojDokumenta_1">St-183/2022-6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LIKA PRIJEVOZ j.d.o.o. za prijevoz i usluge</izvorni_sadrzaj>
    <derivirana_varijabla naziv="DomainObject.Predmet.ProtustrankaIDrugi_1">LIKA PRIJEVOZ j.d.o.o. za prijevoz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LIKA PRIJEVOZ j.d.o.o. za prijevoz i usluge, OIB 99036561743, Zagrebačka ul. 9, 23440 Gračac</izvorni_sadrzaj>
    <derivirana_varijabla naziv="DomainObject.Predmet.ProtustrankaIDrugiAdressOIB_1">LIKA PRIJEVOZ j.d.o.o. za prijevoz i usluge, OIB 99036561743, Zagrebačka ul.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LIKA PRIJEVOZ j.d.o.o. za prijevoz i usluge</item>
      <item>Financijska agencija (FINA)</item>
      <item>Ivica Beronić</item>
    </izvorni_sadrzaj>
    <derivirana_varijabla naziv="DomainObject.Predmet.SudioniciListNaziv_1">
      <item>LIKA PRIJEVOZ j.d.o.o. za prijevoz i usluge</item>
      <item>Financijska agencija (FINA)</item>
      <item>Ivica Beronić</item>
    </derivirana_varijabla>
  </DomainObject.Predmet.SudioniciListNaziv>
  <DomainObject.Predmet.SudioniciListAdressOIB>
    <izvorni_sadrzaj>
      <item>LIKA PRIJEVOZ j.d.o.o. za prijevoz i usluge, OIB 99036561743, Zagrebačka ul. 9,23440 Gračac</item>
      <item>Financijska agencija (FINA), OIB 85821130368, Ulica grada Vukovara 70,10000 Zagreb</item>
      <item>Ivica Beronić, OIB 42492777093, Zagrebačka Ul. 9,23440 Gračac</item>
    </izvorni_sadrzaj>
    <derivirana_varijabla naziv="DomainObject.Predmet.SudioniciListAdressOIB_1">
      <item>LIKA PRIJEVOZ j.d.o.o. za prijevoz i usluge, OIB 99036561743, Zagrebačka ul. 9,23440 Gračac</item>
      <item>Financijska agencija (FINA), OIB 85821130368, Ulica grada Vukovara 70,10000 Zagreb</item>
      <item>Ivica Beronić, OIB 42492777093, Zagrebačka Ul. 9,23440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99036561743</item>
      <item>, OIB 85821130368</item>
      <item>, OIB 42492777093</item>
    </izvorni_sadrzaj>
    <derivirana_varijabla naziv="DomainObject.Predmet.SudioniciListNazivOIB_1">
      <item>, OIB 99036561743</item>
      <item>, OIB 85821130368</item>
      <item>, OIB 42492777093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7724F-DD4C-4C10-B7CA-359DF32131B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155</properties:Words>
  <properties:Characters>814</properties:Characters>
  <properties:Lines>49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2022-06-07T06:32:00Z</dcterms:created>
  <dc:creator>Ardena Bajlo</dc:creator>
  <cp:lastModifiedBy>Ante Rubelj</cp:lastModifiedBy>
  <cp:lastPrinted>2022-04-20T07:49:00Z</cp:lastPrinted>
  <dcterms:modified xmlns:xsi="http://www.w3.org/2001/XMLSchema-instance" xsi:type="dcterms:W3CDTF">2022-06-08T11:44:00Z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St-183/2022-6 / Zapisnik - Ročište radi izjašnjenja o prijedlogu za otvaranje steč.post (1 St-183-2022-povodom prijedloga za otvaranje stečaja-8.6.22.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